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91C0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07143/050-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91C0E" w:rsidRPr="00B91C0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91C0E" w:rsidRPr="00B91C0E">
          <w:rPr>
            <w:rStyle w:val="aa"/>
          </w:rPr>
          <w:t>440052, г. Пенза, ул. Ново-Тамбовская, д.9;</w:t>
        </w:r>
        <w:r w:rsidR="00B91C0E" w:rsidRPr="00B91C0E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91C0E" w:rsidRPr="00B91C0E">
          <w:rPr>
            <w:rStyle w:val="aa"/>
          </w:rPr>
          <w:t xml:space="preserve"> Общебольничный медицинский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91C0E" w:rsidRPr="00B91C0E">
          <w:rPr>
            <w:u w:val="single"/>
          </w:rPr>
          <w:t xml:space="preserve"> 07143/050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91C0E" w:rsidRPr="00B91C0E">
          <w:rPr>
            <w:rStyle w:val="aa"/>
          </w:rPr>
          <w:t xml:space="preserve"> Врач </w:t>
        </w:r>
        <w:r w:rsidR="00B91C0E" w:rsidRPr="00B91C0E">
          <w:rPr>
            <w:u w:val="single"/>
          </w:rPr>
          <w:t xml:space="preserve">- торакальный хирург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91C0E" w:rsidRPr="00B91C0E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91C0E" w:rsidRPr="00B91C0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D2565A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D2565A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  <w:tr w:rsidR="009B5052" w:rsidRPr="001D5852" w:rsidTr="00234932">
        <w:trPr>
          <w:jc w:val="center"/>
        </w:trPr>
        <w:tc>
          <w:tcPr>
            <w:tcW w:w="2969" w:type="dxa"/>
            <w:vAlign w:val="center"/>
          </w:tcPr>
          <w:p w:rsidR="009B5052" w:rsidRDefault="009B5052" w:rsidP="00883461">
            <w:pPr>
              <w:pStyle w:val="a8"/>
            </w:pPr>
            <w:bookmarkStart w:id="10" w:name="dopzona3" w:colFirst="0" w:colLast="0"/>
            <w:r>
              <w:t>Операционная</w:t>
            </w:r>
          </w:p>
        </w:tc>
        <w:tc>
          <w:tcPr>
            <w:tcW w:w="1842" w:type="dxa"/>
            <w:vAlign w:val="center"/>
          </w:tcPr>
          <w:p w:rsidR="009B5052" w:rsidRDefault="009B505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B5052" w:rsidRDefault="009B505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2.7</w:t>
            </w:r>
          </w:p>
        </w:tc>
        <w:tc>
          <w:tcPr>
            <w:tcW w:w="1828" w:type="dxa"/>
            <w:vAlign w:val="center"/>
          </w:tcPr>
          <w:p w:rsidR="009B5052" w:rsidRDefault="009B505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8" w:name="zona2"/>
            <w:bookmarkEnd w:id="18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B5052" w:rsidP="00883461">
            <w:pPr>
              <w:pStyle w:val="a8"/>
              <w:rPr>
                <w:b/>
              </w:rPr>
            </w:pPr>
            <w:r>
              <w:rPr>
                <w:b/>
              </w:rPr>
              <w:t>3</w:t>
            </w:r>
            <w:r w:rsidR="00984E97">
              <w:rPr>
                <w:b/>
              </w:rPr>
              <w:t>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9" w:name="osv__z2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99212E" w:rsidP="00883461">
            <w:pPr>
              <w:pStyle w:val="a8"/>
            </w:pPr>
            <w:r>
              <w:t>31</w:t>
            </w:r>
            <w:r w:rsidR="001448F9">
              <w:t>6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20" w:name="zona1"/>
            <w:bookmarkEnd w:id="20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1" w:name="osv__z1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984E97" w:rsidP="00883461">
            <w:pPr>
              <w:pStyle w:val="a8"/>
            </w:pPr>
            <w:r>
              <w:t>5</w:t>
            </w:r>
            <w:r w:rsidR="001448F9">
              <w:t>21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  <w:rPr>
                <w:b/>
              </w:rPr>
            </w:pPr>
            <w:bookmarkStart w:id="22" w:name="zona3"/>
            <w:bookmarkEnd w:id="22"/>
            <w:r>
              <w:rPr>
                <w:b/>
              </w:rPr>
              <w:t>Операционная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>СанПиН 2.2.1/2.1.1. 1278-03, т.2, п.103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  <w:r w:rsidRPr="009B5052">
              <w:rPr>
                <w:b/>
              </w:rPr>
              <w:t>30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</w:pPr>
            <w:bookmarkStart w:id="23" w:name="osv__z3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  <w:r>
              <w:t>6</w:t>
            </w:r>
            <w:r w:rsidR="001448F9">
              <w:t>14</w:t>
            </w: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91C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07143/050-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D2565A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D2565A" w:rsidRPr="00F912F0">
            <w:rPr>
              <w:rStyle w:val="ad"/>
              <w:sz w:val="20"/>
              <w:szCs w:val="20"/>
            </w:rPr>
            <w:fldChar w:fldCharType="separate"/>
          </w:r>
          <w:r w:rsidR="00B91C0E">
            <w:rPr>
              <w:rStyle w:val="ad"/>
              <w:noProof/>
              <w:sz w:val="20"/>
              <w:szCs w:val="20"/>
            </w:rPr>
            <w:t>1</w:t>
          </w:r>
          <w:r w:rsidR="00D2565A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91C0E" w:rsidRPr="00B91C0E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бщебольничный медицинский персонал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03D4F334FE5A499C9D2DC7CDFCAEB70D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0- О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9DD89CDE25A480B895596F7D250CC1B"/>
    <w:docVar w:name="rm_id" w:val="264"/>
    <w:docVar w:name="rm_name" w:val=" Врач - торакальный хирург "/>
    <w:docVar w:name="rm_number" w:val=" 07143/050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C5A82"/>
    <w:rsid w:val="000D1F5B"/>
    <w:rsid w:val="000D4E68"/>
    <w:rsid w:val="000F3C2A"/>
    <w:rsid w:val="00110025"/>
    <w:rsid w:val="001429B1"/>
    <w:rsid w:val="001448F9"/>
    <w:rsid w:val="001607C8"/>
    <w:rsid w:val="001C6247"/>
    <w:rsid w:val="001D5852"/>
    <w:rsid w:val="001E7544"/>
    <w:rsid w:val="001F4D8D"/>
    <w:rsid w:val="00206982"/>
    <w:rsid w:val="002308F7"/>
    <w:rsid w:val="00234932"/>
    <w:rsid w:val="00250DF5"/>
    <w:rsid w:val="002954D2"/>
    <w:rsid w:val="002B26A7"/>
    <w:rsid w:val="002E55C6"/>
    <w:rsid w:val="002F17EA"/>
    <w:rsid w:val="00305B2F"/>
    <w:rsid w:val="003360D5"/>
    <w:rsid w:val="00367816"/>
    <w:rsid w:val="003876C3"/>
    <w:rsid w:val="003C24DB"/>
    <w:rsid w:val="003D77F1"/>
    <w:rsid w:val="00402CAC"/>
    <w:rsid w:val="00405CEA"/>
    <w:rsid w:val="00444410"/>
    <w:rsid w:val="00445405"/>
    <w:rsid w:val="00471CA4"/>
    <w:rsid w:val="00491F22"/>
    <w:rsid w:val="004A10A5"/>
    <w:rsid w:val="004A47AD"/>
    <w:rsid w:val="004C4DB2"/>
    <w:rsid w:val="004F62B0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40EC5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31F0"/>
    <w:rsid w:val="00883461"/>
    <w:rsid w:val="008E68DE"/>
    <w:rsid w:val="008F3FC4"/>
    <w:rsid w:val="0090588D"/>
    <w:rsid w:val="0092778A"/>
    <w:rsid w:val="00932D20"/>
    <w:rsid w:val="009646AD"/>
    <w:rsid w:val="00967790"/>
    <w:rsid w:val="00984E97"/>
    <w:rsid w:val="0099212E"/>
    <w:rsid w:val="009B5052"/>
    <w:rsid w:val="009E2F1E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91C0E"/>
    <w:rsid w:val="00BA5029"/>
    <w:rsid w:val="00BA5259"/>
    <w:rsid w:val="00BC2F3C"/>
    <w:rsid w:val="00C01257"/>
    <w:rsid w:val="00C02721"/>
    <w:rsid w:val="00CE3307"/>
    <w:rsid w:val="00D2565A"/>
    <w:rsid w:val="00D702BF"/>
    <w:rsid w:val="00D7137F"/>
    <w:rsid w:val="00D76DF8"/>
    <w:rsid w:val="00DA26F6"/>
    <w:rsid w:val="00DA6C39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2016-10-18T08:16:00Z</dcterms:created>
  <dcterms:modified xsi:type="dcterms:W3CDTF">2016-10-18T09:24:00Z</dcterms:modified>
</cp:coreProperties>
</file>